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A5C64" w14:textId="77777777" w:rsidR="00E22A79" w:rsidRDefault="00E22A79" w:rsidP="00E22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46971702" w14:textId="77777777" w:rsidR="00E22A79" w:rsidRDefault="00E22A79" w:rsidP="00E22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Lavenham, Suffolk. Fuller.</w:t>
      </w:r>
    </w:p>
    <w:p w14:paraId="2D5A87C9" w14:textId="77777777" w:rsidR="00E22A79" w:rsidRDefault="00E22A79" w:rsidP="00E22A79">
      <w:pPr>
        <w:pStyle w:val="NoSpacing"/>
        <w:rPr>
          <w:rFonts w:cs="Times New Roman"/>
          <w:szCs w:val="24"/>
        </w:rPr>
      </w:pPr>
    </w:p>
    <w:p w14:paraId="0517FE9E" w14:textId="77777777" w:rsidR="00E22A79" w:rsidRDefault="00E22A79" w:rsidP="00E22A79">
      <w:pPr>
        <w:pStyle w:val="NoSpacing"/>
        <w:rPr>
          <w:rFonts w:cs="Times New Roman"/>
          <w:szCs w:val="24"/>
        </w:rPr>
      </w:pPr>
    </w:p>
    <w:p w14:paraId="048FA9A7" w14:textId="77777777" w:rsidR="00E22A79" w:rsidRDefault="00E22A79" w:rsidP="00E22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Braunche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166C0C44" w14:textId="77777777" w:rsidR="00E22A79" w:rsidRDefault="00E22A79" w:rsidP="00E22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https://waalt.uh.edu/index.php/CP40/841</w:t>
        </w:r>
      </w:hyperlink>
      <w:r>
        <w:rPr>
          <w:rFonts w:cs="Times New Roman"/>
          <w:szCs w:val="24"/>
        </w:rPr>
        <w:t xml:space="preserve"> )</w:t>
      </w:r>
    </w:p>
    <w:p w14:paraId="4A1F40B4" w14:textId="77777777" w:rsidR="00E22A79" w:rsidRDefault="00E22A79" w:rsidP="00E22A79">
      <w:pPr>
        <w:pStyle w:val="NoSpacing"/>
        <w:rPr>
          <w:rFonts w:cs="Times New Roman"/>
          <w:szCs w:val="24"/>
        </w:rPr>
      </w:pPr>
    </w:p>
    <w:p w14:paraId="2C02157B" w14:textId="77777777" w:rsidR="00E22A79" w:rsidRDefault="00E22A79" w:rsidP="00E22A79">
      <w:pPr>
        <w:pStyle w:val="NoSpacing"/>
        <w:rPr>
          <w:rFonts w:cs="Times New Roman"/>
          <w:szCs w:val="24"/>
        </w:rPr>
      </w:pPr>
    </w:p>
    <w:p w14:paraId="66FECC39" w14:textId="77777777" w:rsidR="00E22A79" w:rsidRDefault="00E22A79" w:rsidP="00E22A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April 2023</w:t>
      </w:r>
    </w:p>
    <w:p w14:paraId="6CF6440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78B2A" w14:textId="77777777" w:rsidR="00E22A79" w:rsidRDefault="00E22A79" w:rsidP="009139A6">
      <w:r>
        <w:separator/>
      </w:r>
    </w:p>
  </w:endnote>
  <w:endnote w:type="continuationSeparator" w:id="0">
    <w:p w14:paraId="21878123" w14:textId="77777777" w:rsidR="00E22A79" w:rsidRDefault="00E22A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689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A5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3E8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DB310" w14:textId="77777777" w:rsidR="00E22A79" w:rsidRDefault="00E22A79" w:rsidP="009139A6">
      <w:r>
        <w:separator/>
      </w:r>
    </w:p>
  </w:footnote>
  <w:footnote w:type="continuationSeparator" w:id="0">
    <w:p w14:paraId="583E781D" w14:textId="77777777" w:rsidR="00E22A79" w:rsidRDefault="00E22A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D9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F35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DA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7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2A7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DEEFB"/>
  <w15:chartTrackingRefBased/>
  <w15:docId w15:val="{9E8ACCF9-4CFC-4886-85D3-6571601E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2A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2023-04-27T08:04:00Z</dcterms:created>
  <dcterms:modified xsi:type="dcterms:W3CDTF">2023-04-27T08:05:00Z</dcterms:modified>
</cp:coreProperties>
</file>